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William PALMER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Bath and Wells.</w:t>
      </w: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C3B5D" w:rsidRDefault="00EC3B5D" w:rsidP="00EC3B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EC3B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B5D" w:rsidRDefault="00EC3B5D" w:rsidP="00E71FC3">
      <w:pPr>
        <w:spacing w:after="0" w:line="240" w:lineRule="auto"/>
      </w:pPr>
      <w:r>
        <w:separator/>
      </w:r>
    </w:p>
  </w:endnote>
  <w:endnote w:type="continuationSeparator" w:id="0">
    <w:p w:rsidR="00EC3B5D" w:rsidRDefault="00EC3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B5D" w:rsidRDefault="00EC3B5D" w:rsidP="00E71FC3">
      <w:pPr>
        <w:spacing w:after="0" w:line="240" w:lineRule="auto"/>
      </w:pPr>
      <w:r>
        <w:separator/>
      </w:r>
    </w:p>
  </w:footnote>
  <w:footnote w:type="continuationSeparator" w:id="0">
    <w:p w:rsidR="00EC3B5D" w:rsidRDefault="00EC3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5D"/>
    <w:rsid w:val="001A7C09"/>
    <w:rsid w:val="00733BE7"/>
    <w:rsid w:val="00AB52E8"/>
    <w:rsid w:val="00B16D3F"/>
    <w:rsid w:val="00E71FC3"/>
    <w:rsid w:val="00EC3B5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C824CE-2429-4E6E-86DE-F1AF6F53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EC3B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2016-11-29T16:14:00Z</dcterms:created>
  <dcterms:modified xsi:type="dcterms:W3CDTF">2016-11-29T16:14:00Z</dcterms:modified>
</cp:coreProperties>
</file>